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F9B36" w14:textId="0D7F9D58" w:rsidR="00BA00AB" w:rsidRDefault="00CC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RYSOME</w:t>
      </w:r>
      <w:r>
        <w:rPr>
          <w:rFonts w:ascii="Times New Roman" w:hAnsi="Times New Roman" w:cs="Times New Roman"/>
          <w:sz w:val="24"/>
          <w:szCs w:val="24"/>
        </w:rPr>
        <w:t xml:space="preserve">      (d.1502)</w:t>
      </w:r>
    </w:p>
    <w:p w14:paraId="73C3F642" w14:textId="5538D1B5" w:rsidR="00CC3D98" w:rsidRDefault="00CC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Beverley. Tanner.</w:t>
      </w:r>
    </w:p>
    <w:p w14:paraId="7FD1F619" w14:textId="34DB2C1F" w:rsidR="00CC3D98" w:rsidRDefault="00CC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3871A9" w14:textId="2B6D366A" w:rsidR="00CC3D98" w:rsidRDefault="00CC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CD4811" w14:textId="59270D53" w:rsidR="00CC3D98" w:rsidRDefault="00CC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Jun.1502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p.143)</w:t>
      </w:r>
    </w:p>
    <w:p w14:paraId="4A371161" w14:textId="55F3A135" w:rsidR="00CC3D98" w:rsidRDefault="00CC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E7C573A" w14:textId="032B3845" w:rsidR="00CC3D98" w:rsidRDefault="00CC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1A6DA2" w14:textId="0CECAD09" w:rsidR="00CC3D98" w:rsidRDefault="00CC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6D9D4" w14:textId="6DED5E6A" w:rsidR="00CC3D98" w:rsidRPr="00CC3D98" w:rsidRDefault="00CC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sectPr w:rsidR="00CC3D98" w:rsidRPr="00CC3D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4F8FD" w14:textId="77777777" w:rsidR="00CC3D98" w:rsidRDefault="00CC3D98" w:rsidP="009139A6">
      <w:r>
        <w:separator/>
      </w:r>
    </w:p>
  </w:endnote>
  <w:endnote w:type="continuationSeparator" w:id="0">
    <w:p w14:paraId="2CDC9FE3" w14:textId="77777777" w:rsidR="00CC3D98" w:rsidRDefault="00CC3D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604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AA2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D8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3E96" w14:textId="77777777" w:rsidR="00CC3D98" w:rsidRDefault="00CC3D98" w:rsidP="009139A6">
      <w:r>
        <w:separator/>
      </w:r>
    </w:p>
  </w:footnote>
  <w:footnote w:type="continuationSeparator" w:id="0">
    <w:p w14:paraId="664A3278" w14:textId="77777777" w:rsidR="00CC3D98" w:rsidRDefault="00CC3D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8FE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3F0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1E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D9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3D9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B3BA6"/>
  <w15:chartTrackingRefBased/>
  <w15:docId w15:val="{AC8B8512-7478-4038-8760-42989672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2021-12-06T09:53:00Z</dcterms:created>
  <dcterms:modified xsi:type="dcterms:W3CDTF">2021-12-06T09:55:00Z</dcterms:modified>
</cp:coreProperties>
</file>